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9043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9043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2904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2904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2904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2904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2904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29043E" w:rsidRPr="0029043E">
          <w:rPr>
            <w:b w:val="0"/>
          </w:rPr>
          <w:t xml:space="preserve"> 11091/025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29043E" w:rsidP="00232C8F">
            <w:r>
              <w:t>Слесарь-сантехник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29043E" w:rsidP="00232C8F">
            <w:r>
              <w:t>18560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29043E" w:rsidRPr="0029043E">
          <w:rPr>
            <w:rStyle w:val="aa"/>
          </w:rPr>
          <w:t xml:space="preserve"> Поликлиника -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29043E" w:rsidRPr="0029043E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29043E" w:rsidRPr="0029043E">
          <w:rPr>
            <w:u w:val="single"/>
          </w:rPr>
          <w:t xml:space="preserve">   Единый тарифно-квалификационный справочник работ и профессий рабочих. Выпуск 2. Разделы: "Литейные работы", "Сварочные работы", "Котельные, холодноштамповочные, волочильные и давильные работы", "Кузнечно-прессовые и термические работы", "Механическая обработка металлов и других материалов", " Металлопокрытия и окраска", "Эмалирование", "Слесарные и слесарно-сборочные работы" (утв. постановлением Минтруда РФ от 15 ноября 1999 г. N 45) (в ред. Приказа Минздравсоцразвития РФ от 13.11.2008 N 645)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29043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29043E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29043E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29043E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29043E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29043E" w:rsidP="00C31869">
            <w:pPr>
              <w:jc w:val="center"/>
            </w:pPr>
            <w:r>
              <w:t>004-772-504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29043E" w:rsidRPr="0029043E">
          <w:rPr>
            <w:rStyle w:val="aa"/>
          </w:rPr>
          <w:t xml:space="preserve"> Ручной слесарный инструмент, ручной электроинструмент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29043E" w:rsidRPr="0029043E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9043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9043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9043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29043E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29043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043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043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043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043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043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043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043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00A8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4.1., п. 3.4.1., п. 1.2.1.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832A92" w:rsidRPr="00832A92">
          <w:rPr>
            <w:i/>
            <w:u w:val="single"/>
          </w:rPr>
          <w:t>1. Рекомендации по улучшению и оздоровлению условий труда:</w:t>
        </w:r>
        <w:r w:rsidR="00832A92" w:rsidRPr="00832A92">
          <w:rPr>
            <w:i/>
            <w:u w:val="single"/>
          </w:rPr>
          <w:br/>
          <w:t xml:space="preserve"> 1.1. Организовать рациональные режимы труда  и отдыха (Снижение тяжести трудового процесса);</w:t>
        </w:r>
        <w:r w:rsidR="00832A92" w:rsidRPr="00832A92">
          <w:rPr>
            <w:i/>
            <w:u w:val="single"/>
          </w:rPr>
          <w:tab/>
          <w:t>   </w:t>
        </w:r>
        <w:r w:rsidR="00832A92" w:rsidRPr="00832A9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нет (пост. Правительства РФ от 25 февраля 2000 г. N 162, п. 50);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2.2.9.2510-09);</w:t>
        </w:r>
        <w:r w:rsidR="00832A92" w:rsidRPr="00832A92">
          <w:rPr>
            <w:i/>
            <w:u w:val="single"/>
          </w:rPr>
          <w:tab/>
          <w:t>   </w:t>
        </w:r>
        <w:r w:rsidR="00832A92" w:rsidRPr="00832A9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832A92" w:rsidRPr="00832A92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832A92" w:rsidRPr="00832A92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9043E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9043E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2904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9043E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9043E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2904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(дата)</w:t>
            </w: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(дата)</w:t>
            </w: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D00A84" w:rsidTr="00D00A8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00A84" w:rsidRDefault="00D00A84" w:rsidP="003C5C39">
            <w:pPr>
              <w:pStyle w:val="a8"/>
            </w:pPr>
            <w:r w:rsidRPr="00D00A8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00A84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00A84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00A84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00A84" w:rsidRDefault="00D00A84" w:rsidP="003C5C39">
            <w:pPr>
              <w:pStyle w:val="a8"/>
            </w:pPr>
            <w:r w:rsidRPr="00D00A8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00A84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00A84" w:rsidRDefault="00832A92" w:rsidP="003C5C39">
            <w:pPr>
              <w:pStyle w:val="a8"/>
            </w:pPr>
            <w:r>
              <w:t>24.11.2016</w:t>
            </w:r>
          </w:p>
        </w:tc>
      </w:tr>
      <w:tr w:rsidR="00EF07A3" w:rsidRPr="00D00A84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D00A84" w:rsidRDefault="00D00A84" w:rsidP="003C5C39">
            <w:pPr>
              <w:pStyle w:val="a8"/>
              <w:rPr>
                <w:b/>
                <w:vertAlign w:val="superscript"/>
              </w:rPr>
            </w:pPr>
            <w:r w:rsidRPr="00D00A8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D00A8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D00A84" w:rsidRDefault="00D00A84" w:rsidP="00EF07A3">
            <w:pPr>
              <w:pStyle w:val="a8"/>
              <w:rPr>
                <w:b/>
                <w:vertAlign w:val="superscript"/>
              </w:rPr>
            </w:pPr>
            <w:r w:rsidRPr="00D00A8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D00A84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D00A84" w:rsidRDefault="00D00A84" w:rsidP="00EF07A3">
            <w:pPr>
              <w:pStyle w:val="a8"/>
              <w:rPr>
                <w:b/>
                <w:vertAlign w:val="superscript"/>
              </w:rPr>
            </w:pPr>
            <w:r w:rsidRPr="00D00A8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D00A8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D00A84" w:rsidRDefault="00D00A84" w:rsidP="00EF07A3">
            <w:pPr>
              <w:pStyle w:val="a8"/>
              <w:rPr>
                <w:vertAlign w:val="superscript"/>
              </w:rPr>
            </w:pPr>
            <w:r w:rsidRPr="00D00A84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2904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9043E" w:rsidP="004E51DC">
            <w:pPr>
              <w:pStyle w:val="a8"/>
            </w:pPr>
            <w:r>
              <w:t>Кулаков Владимир Анатольевич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2904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29043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9043E" w:rsidRPr="0029043E" w:rsidRDefault="0029043E" w:rsidP="00EF07A3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(дата)</w:t>
            </w: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9043E" w:rsidRPr="0029043E" w:rsidRDefault="0029043E" w:rsidP="00EF07A3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(дата)</w:t>
            </w: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9043E" w:rsidRPr="0029043E" w:rsidRDefault="0029043E" w:rsidP="00EF07A3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(дата)</w:t>
            </w: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9043E" w:rsidRPr="0029043E" w:rsidRDefault="0029043E" w:rsidP="00EF07A3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(дата)</w:t>
            </w: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43E" w:rsidRPr="0029043E" w:rsidRDefault="0029043E" w:rsidP="004E51DC">
            <w:pPr>
              <w:pStyle w:val="a8"/>
            </w:pPr>
          </w:p>
        </w:tc>
      </w:tr>
      <w:tr w:rsidR="0029043E" w:rsidRPr="0029043E" w:rsidTr="002904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9043E" w:rsidRPr="0029043E" w:rsidRDefault="0029043E" w:rsidP="00EF07A3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9043E" w:rsidRPr="0029043E" w:rsidRDefault="0029043E" w:rsidP="004E51DC">
            <w:pPr>
              <w:pStyle w:val="a8"/>
              <w:rPr>
                <w:vertAlign w:val="superscript"/>
              </w:rPr>
            </w:pPr>
            <w:r w:rsidRPr="0029043E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A84" w:rsidRDefault="00D00A84" w:rsidP="0076042D">
      <w:pPr>
        <w:pStyle w:val="a9"/>
      </w:pPr>
      <w:r>
        <w:separator/>
      </w:r>
    </w:p>
  </w:endnote>
  <w:endnote w:type="continuationSeparator" w:id="0">
    <w:p w:rsidR="00D00A84" w:rsidRDefault="00D00A8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904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87550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87550E" w:rsidRPr="00C31869">
            <w:rPr>
              <w:rStyle w:val="ad"/>
              <w:sz w:val="20"/>
              <w:szCs w:val="20"/>
            </w:rPr>
            <w:fldChar w:fldCharType="separate"/>
          </w:r>
          <w:r w:rsidR="0029043E">
            <w:rPr>
              <w:rStyle w:val="ad"/>
              <w:noProof/>
              <w:sz w:val="20"/>
              <w:szCs w:val="20"/>
            </w:rPr>
            <w:t>1</w:t>
          </w:r>
          <w:r w:rsidR="0087550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9043E" w:rsidRPr="0029043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A84" w:rsidRDefault="00D00A84" w:rsidP="0076042D">
      <w:pPr>
        <w:pStyle w:val="a9"/>
      </w:pPr>
      <w:r>
        <w:separator/>
      </w:r>
    </w:p>
  </w:footnote>
  <w:footnote w:type="continuationSeparator" w:id="0">
    <w:p w:rsidR="00D00A84" w:rsidRDefault="00D00A8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856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2. Разделы: &quot;Литейные работы&quot;, &quot;Сварочные работы&quot;, &quot;Котельные, холодноштамповочные, волочильные и давильные работы&quot;, &quot;Кузнечно-прессовые и термические работы&quot;, &quot;Механическая обработка металлов и других материалов&quot;, &quot; Металлопокрытия и окраска&quot;, &quot;Эмалирование&quot;, &quot;Слесарные и слесарно-сборочные работы&quot; (утв. постановлением Минтруда РФ от 15 ноября 1999 г. N 45) (в ред. Приказа Минздравсоцразвития РФ от 13.11.2008 N 645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1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5 "/>
    <w:docVar w:name="oborud" w:val=" Ручной слесарный инструмент, ручной электро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64BEBC35E95E4D83BBEEF4B4CDC06379"/>
    <w:docVar w:name="rm_id" w:val="156"/>
    <w:docVar w:name="rm_name" w:val="                                          "/>
    <w:docVar w:name="rm_number" w:val=" 11091/025 "/>
    <w:docVar w:name="s_050" w:val="1. Рекомендации по улучшению и оздоровл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нет (пост. Правительства РФ от 25 февраля 2000 г. N 162, п. 50)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нет (пост. Правительства РФ от 25 февраля 2000 г. N 162, п. 50)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"/>
    <w:docVar w:name="version" w:val="51"/>
  </w:docVars>
  <w:rsids>
    <w:rsidRoot w:val="005C776F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9043E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776F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2A92"/>
    <w:rsid w:val="00835248"/>
    <w:rsid w:val="0087550E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00A84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2016-11-24T11:20:00Z</dcterms:created>
  <dcterms:modified xsi:type="dcterms:W3CDTF">2016-11-25T06:23:00Z</dcterms:modified>
</cp:coreProperties>
</file>